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950" w:rsidRPr="00552B53" w:rsidRDefault="002D0950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2D0950" w:rsidRPr="00552B53" w:rsidRDefault="002D0950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2D0950" w:rsidRPr="00552B53" w:rsidRDefault="002D0950" w:rsidP="0072620F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2D0950" w:rsidRPr="00552B53" w:rsidRDefault="002D0950" w:rsidP="0072620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2D0950" w:rsidRPr="00552B53" w:rsidRDefault="002D0950" w:rsidP="0072620F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П О СТ А Н О В Л Е Н И Е</w:t>
      </w:r>
    </w:p>
    <w:p w:rsidR="002D0950" w:rsidRDefault="002D0950" w:rsidP="0072620F">
      <w:pPr>
        <w:pStyle w:val="ConsPlusTitle"/>
        <w:widowControl/>
        <w:rPr>
          <w:b w:val="0"/>
          <w:sz w:val="28"/>
          <w:szCs w:val="28"/>
        </w:rPr>
      </w:pPr>
    </w:p>
    <w:p w:rsidR="002D0950" w:rsidRDefault="002D0950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03.02.2015 г. </w:t>
      </w:r>
      <w:r w:rsidRPr="005E2ACF">
        <w:rPr>
          <w:b w:val="0"/>
          <w:sz w:val="28"/>
          <w:szCs w:val="28"/>
        </w:rPr>
        <w:t>N</w:t>
      </w:r>
      <w:r>
        <w:rPr>
          <w:b w:val="0"/>
          <w:sz w:val="28"/>
          <w:szCs w:val="28"/>
        </w:rPr>
        <w:t>90</w:t>
      </w:r>
    </w:p>
    <w:p w:rsidR="002D0950" w:rsidRPr="005E2ACF" w:rsidRDefault="002D0950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Pr="005E2ACF">
        <w:rPr>
          <w:b w:val="0"/>
          <w:sz w:val="28"/>
          <w:szCs w:val="28"/>
        </w:rPr>
        <w:t>г. Почеп</w:t>
      </w:r>
    </w:p>
    <w:p w:rsidR="002D0950" w:rsidRDefault="002D0950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0950" w:rsidRDefault="002D0950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sz w:val="28"/>
          <w:szCs w:val="28"/>
        </w:rPr>
        <w:t>муниципальную</w:t>
      </w:r>
    </w:p>
    <w:p w:rsidR="002D0950" w:rsidRDefault="002D0950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программу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2D0950" w:rsidRDefault="002D0950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2D0950" w:rsidRPr="005E2ACF" w:rsidRDefault="002D0950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Почепского района»</w:t>
      </w:r>
      <w:r w:rsidRPr="005E2ACF">
        <w:rPr>
          <w:rFonts w:ascii="Times New Roman" w:hAnsi="Times New Roman"/>
          <w:sz w:val="28"/>
          <w:szCs w:val="28"/>
        </w:rPr>
        <w:t xml:space="preserve">  (201</w:t>
      </w:r>
      <w:r>
        <w:rPr>
          <w:rFonts w:ascii="Times New Roman" w:hAnsi="Times New Roman"/>
          <w:sz w:val="28"/>
          <w:szCs w:val="28"/>
        </w:rPr>
        <w:t>4</w:t>
      </w:r>
      <w:r w:rsidRPr="005E2ACF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7</w:t>
      </w:r>
      <w:r w:rsidRPr="005E2ACF">
        <w:rPr>
          <w:rFonts w:ascii="Times New Roman" w:hAnsi="Times New Roman"/>
          <w:sz w:val="28"/>
          <w:szCs w:val="28"/>
        </w:rPr>
        <w:t>гг)</w:t>
      </w:r>
    </w:p>
    <w:p w:rsidR="002D0950" w:rsidRPr="005E2ACF" w:rsidRDefault="002D0950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0950" w:rsidRPr="005E2ACF" w:rsidRDefault="002D0950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ab/>
        <w:t xml:space="preserve">В связи с </w:t>
      </w:r>
      <w:r>
        <w:rPr>
          <w:rFonts w:ascii="Times New Roman" w:hAnsi="Times New Roman"/>
          <w:sz w:val="28"/>
          <w:szCs w:val="28"/>
        </w:rPr>
        <w:t xml:space="preserve">уточнением </w:t>
      </w:r>
      <w:r w:rsidRPr="005E2ACF">
        <w:rPr>
          <w:rFonts w:ascii="Times New Roman" w:hAnsi="Times New Roman"/>
          <w:sz w:val="28"/>
          <w:szCs w:val="28"/>
        </w:rPr>
        <w:t>размер</w:t>
      </w:r>
      <w:r>
        <w:rPr>
          <w:rFonts w:ascii="Times New Roman" w:hAnsi="Times New Roman"/>
          <w:sz w:val="28"/>
          <w:szCs w:val="28"/>
        </w:rPr>
        <w:t>а</w:t>
      </w:r>
      <w:r w:rsidRPr="005E2ACF">
        <w:rPr>
          <w:rFonts w:ascii="Times New Roman" w:hAnsi="Times New Roman"/>
          <w:sz w:val="28"/>
          <w:szCs w:val="28"/>
        </w:rPr>
        <w:t xml:space="preserve"> финансирования</w:t>
      </w:r>
      <w:r>
        <w:rPr>
          <w:rFonts w:ascii="Times New Roman" w:hAnsi="Times New Roman"/>
          <w:sz w:val="28"/>
          <w:szCs w:val="28"/>
        </w:rPr>
        <w:t xml:space="preserve"> по муниципальной программе</w:t>
      </w:r>
      <w:r w:rsidRPr="005E2ACF">
        <w:rPr>
          <w:rFonts w:ascii="Times New Roman" w:hAnsi="Times New Roman"/>
          <w:sz w:val="28"/>
          <w:szCs w:val="28"/>
        </w:rPr>
        <w:t>,</w:t>
      </w:r>
    </w:p>
    <w:p w:rsidR="002D0950" w:rsidRDefault="002D0950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ПОСТАНОВЛЯЮ:</w:t>
      </w:r>
    </w:p>
    <w:p w:rsidR="002D0950" w:rsidRDefault="002D0950" w:rsidP="005A602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3118">
        <w:rPr>
          <w:rFonts w:ascii="Times New Roman" w:hAnsi="Times New Roman"/>
          <w:sz w:val="28"/>
          <w:szCs w:val="28"/>
        </w:rPr>
        <w:t>Внести в муниципальную программу «Реализация полномочий  органа местного самоуправления Почепского района»  (201</w:t>
      </w:r>
      <w:r>
        <w:rPr>
          <w:rFonts w:ascii="Times New Roman" w:hAnsi="Times New Roman"/>
          <w:sz w:val="28"/>
          <w:szCs w:val="28"/>
        </w:rPr>
        <w:t>4</w:t>
      </w:r>
      <w:r w:rsidRPr="001F3118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7</w:t>
      </w:r>
      <w:r w:rsidRPr="001F3118">
        <w:rPr>
          <w:rFonts w:ascii="Times New Roman" w:hAnsi="Times New Roman"/>
          <w:sz w:val="28"/>
          <w:szCs w:val="28"/>
        </w:rPr>
        <w:t>гг)</w:t>
      </w:r>
      <w:r>
        <w:rPr>
          <w:rFonts w:ascii="Times New Roman" w:hAnsi="Times New Roman"/>
          <w:sz w:val="28"/>
          <w:szCs w:val="28"/>
        </w:rPr>
        <w:t>,</w:t>
      </w:r>
      <w:r w:rsidRPr="001F3118">
        <w:rPr>
          <w:rFonts w:ascii="Times New Roman" w:hAnsi="Times New Roman"/>
          <w:sz w:val="28"/>
          <w:szCs w:val="28"/>
        </w:rPr>
        <w:t xml:space="preserve"> утвержденную постановлением администрации Почепского района </w:t>
      </w:r>
      <w:r>
        <w:rPr>
          <w:rFonts w:ascii="Times New Roman" w:hAnsi="Times New Roman"/>
          <w:sz w:val="28"/>
          <w:szCs w:val="28"/>
        </w:rPr>
        <w:t xml:space="preserve">от 12.10.2012 года  №440 </w:t>
      </w:r>
      <w:r w:rsidRPr="001F3118">
        <w:rPr>
          <w:rFonts w:ascii="Times New Roman" w:hAnsi="Times New Roman"/>
          <w:sz w:val="28"/>
          <w:szCs w:val="28"/>
        </w:rPr>
        <w:t>(</w:t>
      </w:r>
      <w:r w:rsidRPr="00520AD7">
        <w:rPr>
          <w:rFonts w:ascii="Times New Roman" w:hAnsi="Times New Roman"/>
          <w:sz w:val="28"/>
          <w:szCs w:val="28"/>
        </w:rPr>
        <w:t>с учетом изменений, внесенных 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520AD7">
        <w:rPr>
          <w:rFonts w:ascii="Times New Roman" w:hAnsi="Times New Roman"/>
          <w:sz w:val="28"/>
          <w:szCs w:val="28"/>
        </w:rPr>
        <w:t xml:space="preserve"> администрации </w:t>
      </w:r>
      <w:r w:rsidRPr="001F3118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от 24.10.2014 года №639, от 27.10.2014 года №652, от 05.12.2014 года  №761, от 19.12.2014 года №827, от 26.12.2014 №850) </w:t>
      </w:r>
      <w:r w:rsidRPr="00520AD7">
        <w:rPr>
          <w:rFonts w:ascii="Times New Roman" w:hAnsi="Times New Roman"/>
          <w:sz w:val="28"/>
          <w:szCs w:val="28"/>
        </w:rPr>
        <w:t xml:space="preserve">следующие изменения: </w:t>
      </w:r>
    </w:p>
    <w:p w:rsidR="002D0950" w:rsidRPr="00C56360" w:rsidRDefault="002D0950" w:rsidP="00916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6360">
        <w:rPr>
          <w:rFonts w:ascii="Times New Roman" w:hAnsi="Times New Roman"/>
          <w:sz w:val="28"/>
          <w:szCs w:val="28"/>
        </w:rPr>
        <w:t>1.1.  В тексте Паспорта программы «Объемы бюджетных ассигнований на реализацию программы» цифры  «</w:t>
      </w:r>
      <w:r>
        <w:rPr>
          <w:rFonts w:ascii="Times New Roman" w:hAnsi="Times New Roman"/>
          <w:sz w:val="28"/>
          <w:szCs w:val="28"/>
        </w:rPr>
        <w:t>262492048,20</w:t>
      </w:r>
      <w:r w:rsidRPr="00C56360">
        <w:rPr>
          <w:rFonts w:ascii="Times New Roman" w:hAnsi="Times New Roman"/>
          <w:sz w:val="28"/>
          <w:szCs w:val="28"/>
        </w:rPr>
        <w:t>» заменить  на «</w:t>
      </w:r>
      <w:r>
        <w:rPr>
          <w:rFonts w:ascii="Times New Roman" w:hAnsi="Times New Roman"/>
          <w:sz w:val="28"/>
          <w:szCs w:val="28"/>
        </w:rPr>
        <w:t>262512023,20</w:t>
      </w:r>
      <w:r w:rsidRPr="00C56360">
        <w:rPr>
          <w:rFonts w:ascii="Times New Roman" w:hAnsi="Times New Roman"/>
          <w:sz w:val="28"/>
          <w:szCs w:val="28"/>
        </w:rPr>
        <w:t xml:space="preserve">», в  том числе </w:t>
      </w:r>
      <w:r>
        <w:rPr>
          <w:rFonts w:ascii="Times New Roman" w:hAnsi="Times New Roman"/>
          <w:sz w:val="28"/>
          <w:szCs w:val="28"/>
        </w:rPr>
        <w:t>«2015 год-67581643,00» заменить на «2015 год-67601618,0»</w:t>
      </w:r>
      <w:r w:rsidRPr="00C56360">
        <w:rPr>
          <w:rFonts w:ascii="Times New Roman" w:hAnsi="Times New Roman"/>
          <w:sz w:val="28"/>
          <w:szCs w:val="28"/>
        </w:rPr>
        <w:t>.</w:t>
      </w:r>
    </w:p>
    <w:p w:rsidR="002D0950" w:rsidRPr="00C56360" w:rsidRDefault="002D0950" w:rsidP="00297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6360">
        <w:rPr>
          <w:rFonts w:ascii="Times New Roman" w:hAnsi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6360">
        <w:rPr>
          <w:rFonts w:ascii="Times New Roman" w:hAnsi="Times New Roman"/>
          <w:sz w:val="28"/>
          <w:szCs w:val="28"/>
        </w:rPr>
        <w:t>цифры  «</w:t>
      </w:r>
      <w:r>
        <w:rPr>
          <w:rFonts w:ascii="Times New Roman" w:hAnsi="Times New Roman"/>
          <w:sz w:val="28"/>
          <w:szCs w:val="28"/>
        </w:rPr>
        <w:t>262492048,20</w:t>
      </w:r>
      <w:r w:rsidRPr="00C56360">
        <w:rPr>
          <w:rFonts w:ascii="Times New Roman" w:hAnsi="Times New Roman"/>
          <w:sz w:val="28"/>
          <w:szCs w:val="28"/>
        </w:rPr>
        <w:t>» заменить  на «</w:t>
      </w:r>
      <w:r>
        <w:rPr>
          <w:rFonts w:ascii="Times New Roman" w:hAnsi="Times New Roman"/>
          <w:sz w:val="28"/>
          <w:szCs w:val="28"/>
        </w:rPr>
        <w:t>262512023,20</w:t>
      </w:r>
      <w:r w:rsidRPr="00C56360">
        <w:rPr>
          <w:rFonts w:ascii="Times New Roman" w:hAnsi="Times New Roman"/>
          <w:sz w:val="28"/>
          <w:szCs w:val="28"/>
        </w:rPr>
        <w:t xml:space="preserve">», в  том числе </w:t>
      </w:r>
      <w:r>
        <w:rPr>
          <w:rFonts w:ascii="Times New Roman" w:hAnsi="Times New Roman"/>
          <w:sz w:val="28"/>
          <w:szCs w:val="28"/>
        </w:rPr>
        <w:t>«2015 год-67581643,00» заменить на «2015 год-67601618,0»</w:t>
      </w:r>
      <w:r w:rsidRPr="00C56360">
        <w:rPr>
          <w:rFonts w:ascii="Times New Roman" w:hAnsi="Times New Roman"/>
          <w:sz w:val="28"/>
          <w:szCs w:val="28"/>
        </w:rPr>
        <w:t>.</w:t>
      </w:r>
    </w:p>
    <w:p w:rsidR="002D0950" w:rsidRDefault="002D0950" w:rsidP="00646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1.3.</w:t>
      </w:r>
      <w:r w:rsidRPr="00C5636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 тексте Паспорта подпрограммы «Выполнение функций администрации Почепского района» (2014-2017гг) «Объемы бюджетных ассигнований на реализацию подпрограммы» </w:t>
      </w:r>
      <w:r w:rsidRPr="00C56360">
        <w:rPr>
          <w:rFonts w:ascii="Times New Roman" w:hAnsi="Times New Roman"/>
          <w:sz w:val="28"/>
          <w:szCs w:val="28"/>
        </w:rPr>
        <w:t>цифры  «</w:t>
      </w:r>
      <w:r>
        <w:rPr>
          <w:rFonts w:ascii="Times New Roman" w:hAnsi="Times New Roman"/>
          <w:sz w:val="28"/>
          <w:szCs w:val="28"/>
        </w:rPr>
        <w:t>100531703,19</w:t>
      </w:r>
      <w:r w:rsidRPr="00C56360">
        <w:rPr>
          <w:rFonts w:ascii="Times New Roman" w:hAnsi="Times New Roman"/>
          <w:sz w:val="28"/>
          <w:szCs w:val="28"/>
        </w:rPr>
        <w:t>» заменить  на «</w:t>
      </w:r>
      <w:r>
        <w:rPr>
          <w:rFonts w:ascii="Times New Roman" w:hAnsi="Times New Roman"/>
          <w:sz w:val="28"/>
          <w:szCs w:val="28"/>
        </w:rPr>
        <w:t>100497433,19</w:t>
      </w:r>
      <w:r w:rsidRPr="00C56360">
        <w:rPr>
          <w:rFonts w:ascii="Times New Roman" w:hAnsi="Times New Roman"/>
          <w:sz w:val="28"/>
          <w:szCs w:val="28"/>
        </w:rPr>
        <w:t>», в  том числе «201</w:t>
      </w:r>
      <w:r>
        <w:rPr>
          <w:rFonts w:ascii="Times New Roman" w:hAnsi="Times New Roman"/>
          <w:sz w:val="28"/>
          <w:szCs w:val="28"/>
        </w:rPr>
        <w:t>5</w:t>
      </w:r>
      <w:r w:rsidRPr="00C56360">
        <w:rPr>
          <w:rFonts w:ascii="Times New Roman" w:hAnsi="Times New Roman"/>
          <w:sz w:val="28"/>
          <w:szCs w:val="28"/>
        </w:rPr>
        <w:t xml:space="preserve"> год -</w:t>
      </w:r>
      <w:r>
        <w:rPr>
          <w:rFonts w:ascii="Times New Roman" w:hAnsi="Times New Roman"/>
          <w:sz w:val="28"/>
          <w:szCs w:val="28"/>
        </w:rPr>
        <w:t>27020593,0</w:t>
      </w:r>
      <w:r w:rsidRPr="00C56360">
        <w:rPr>
          <w:rFonts w:ascii="Times New Roman" w:hAnsi="Times New Roman"/>
          <w:sz w:val="28"/>
          <w:szCs w:val="28"/>
        </w:rPr>
        <w:t>» заменить на   «201</w:t>
      </w:r>
      <w:r>
        <w:rPr>
          <w:rFonts w:ascii="Times New Roman" w:hAnsi="Times New Roman"/>
          <w:sz w:val="28"/>
          <w:szCs w:val="28"/>
        </w:rPr>
        <w:t>5</w:t>
      </w:r>
      <w:r w:rsidRPr="00C56360">
        <w:rPr>
          <w:rFonts w:ascii="Times New Roman" w:hAnsi="Times New Roman"/>
          <w:sz w:val="28"/>
          <w:szCs w:val="28"/>
        </w:rPr>
        <w:t xml:space="preserve"> год -</w:t>
      </w:r>
      <w:r>
        <w:rPr>
          <w:rFonts w:ascii="Times New Roman" w:hAnsi="Times New Roman"/>
          <w:sz w:val="28"/>
          <w:szCs w:val="28"/>
        </w:rPr>
        <w:t>26986323,0</w:t>
      </w:r>
      <w:r w:rsidRPr="00C56360">
        <w:rPr>
          <w:rFonts w:ascii="Times New Roman" w:hAnsi="Times New Roman"/>
          <w:sz w:val="28"/>
          <w:szCs w:val="28"/>
        </w:rPr>
        <w:t>».</w:t>
      </w:r>
      <w:r w:rsidRPr="00C56360">
        <w:rPr>
          <w:rFonts w:ascii="Times New Roman" w:hAnsi="Times New Roman"/>
          <w:sz w:val="28"/>
          <w:szCs w:val="28"/>
        </w:rPr>
        <w:tab/>
      </w:r>
    </w:p>
    <w:p w:rsidR="002D0950" w:rsidRDefault="002D0950" w:rsidP="002863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«План реализации муниципальной программы»  </w:t>
      </w:r>
      <w:r w:rsidRPr="005E2ACF">
        <w:rPr>
          <w:rFonts w:ascii="Times New Roman" w:hAnsi="Times New Roman"/>
          <w:sz w:val="28"/>
          <w:szCs w:val="28"/>
        </w:rPr>
        <w:t>изложить в новой редакции (прилагается).</w:t>
      </w:r>
    </w:p>
    <w:p w:rsidR="002D0950" w:rsidRPr="005E2ACF" w:rsidRDefault="002D0950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  Опубликовать настоящее постановление на официальном сайте администрации Почепского района в сети  Интернет.</w:t>
      </w:r>
    </w:p>
    <w:p w:rsidR="002D0950" w:rsidRDefault="002D0950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r w:rsidRPr="005E2ACF">
        <w:rPr>
          <w:rFonts w:ascii="Times New Roman" w:hAnsi="Times New Roman"/>
          <w:sz w:val="28"/>
          <w:szCs w:val="28"/>
        </w:rPr>
        <w:t>Контроль за исполнением постановления возложить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2ACF">
        <w:rPr>
          <w:rFonts w:ascii="Times New Roman" w:hAnsi="Times New Roman"/>
          <w:sz w:val="28"/>
          <w:szCs w:val="28"/>
        </w:rPr>
        <w:t>заместителя главы администрации района</w:t>
      </w:r>
      <w:r>
        <w:rPr>
          <w:rFonts w:ascii="Times New Roman" w:hAnsi="Times New Roman"/>
          <w:sz w:val="28"/>
          <w:szCs w:val="28"/>
        </w:rPr>
        <w:t xml:space="preserve">  Е.Д. Шаболдину.</w:t>
      </w:r>
    </w:p>
    <w:p w:rsidR="002D0950" w:rsidRDefault="002D0950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D0950" w:rsidRDefault="002D0950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2D0950" w:rsidRDefault="002D0950" w:rsidP="00363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5E2ACF">
        <w:rPr>
          <w:rFonts w:ascii="Times New Roman" w:hAnsi="Times New Roman"/>
          <w:sz w:val="28"/>
          <w:szCs w:val="28"/>
        </w:rPr>
        <w:t xml:space="preserve">администрации района                         </w:t>
      </w:r>
      <w:r>
        <w:rPr>
          <w:rFonts w:ascii="Times New Roman" w:hAnsi="Times New Roman"/>
          <w:sz w:val="28"/>
          <w:szCs w:val="28"/>
        </w:rPr>
        <w:t xml:space="preserve">                     А.Д. Малашенко</w:t>
      </w:r>
    </w:p>
    <w:sectPr w:rsidR="002D0950" w:rsidSect="00D4289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  <w:rPr>
        <w:rFonts w:cs="Times New Roman"/>
      </w:rPr>
    </w:lvl>
  </w:abstractNum>
  <w:abstractNum w:abstractNumId="1">
    <w:nsid w:val="238F6B6F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abstractNum w:abstractNumId="2">
    <w:nsid w:val="4B7C20BC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abstractNum w:abstractNumId="3">
    <w:nsid w:val="54D776E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abstractNum w:abstractNumId="4">
    <w:nsid w:val="6AD95F1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abstractNum w:abstractNumId="5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abstractNum w:abstractNumId="6">
    <w:nsid w:val="712A3802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20F"/>
    <w:rsid w:val="000074E0"/>
    <w:rsid w:val="000344C5"/>
    <w:rsid w:val="00041FC1"/>
    <w:rsid w:val="000550AA"/>
    <w:rsid w:val="0007186C"/>
    <w:rsid w:val="00085A37"/>
    <w:rsid w:val="000A03F6"/>
    <w:rsid w:val="000C63BE"/>
    <w:rsid w:val="000D2865"/>
    <w:rsid w:val="000E2B95"/>
    <w:rsid w:val="000E49DD"/>
    <w:rsid w:val="000F309E"/>
    <w:rsid w:val="0013017A"/>
    <w:rsid w:val="00146189"/>
    <w:rsid w:val="001804B9"/>
    <w:rsid w:val="00197217"/>
    <w:rsid w:val="001B1E2C"/>
    <w:rsid w:val="001B2660"/>
    <w:rsid w:val="001D13C2"/>
    <w:rsid w:val="001F3118"/>
    <w:rsid w:val="0022786F"/>
    <w:rsid w:val="00243AB8"/>
    <w:rsid w:val="00252554"/>
    <w:rsid w:val="00255974"/>
    <w:rsid w:val="00266016"/>
    <w:rsid w:val="00271EE9"/>
    <w:rsid w:val="00276986"/>
    <w:rsid w:val="00286383"/>
    <w:rsid w:val="00297457"/>
    <w:rsid w:val="002D0950"/>
    <w:rsid w:val="002F4044"/>
    <w:rsid w:val="0035154F"/>
    <w:rsid w:val="003636F9"/>
    <w:rsid w:val="0038115A"/>
    <w:rsid w:val="003E67E7"/>
    <w:rsid w:val="0040427D"/>
    <w:rsid w:val="00427773"/>
    <w:rsid w:val="00476B97"/>
    <w:rsid w:val="004807C1"/>
    <w:rsid w:val="0049614C"/>
    <w:rsid w:val="004978EE"/>
    <w:rsid w:val="004D7E4E"/>
    <w:rsid w:val="004E3952"/>
    <w:rsid w:val="004E5077"/>
    <w:rsid w:val="005078B1"/>
    <w:rsid w:val="00520AD7"/>
    <w:rsid w:val="00533FE2"/>
    <w:rsid w:val="00552B53"/>
    <w:rsid w:val="005A6022"/>
    <w:rsid w:val="005D3096"/>
    <w:rsid w:val="005E2ACF"/>
    <w:rsid w:val="006041AD"/>
    <w:rsid w:val="00614907"/>
    <w:rsid w:val="00615282"/>
    <w:rsid w:val="0062002E"/>
    <w:rsid w:val="00646769"/>
    <w:rsid w:val="00647FA4"/>
    <w:rsid w:val="00671C26"/>
    <w:rsid w:val="0068534E"/>
    <w:rsid w:val="00695934"/>
    <w:rsid w:val="006F0D02"/>
    <w:rsid w:val="0070507B"/>
    <w:rsid w:val="0072620F"/>
    <w:rsid w:val="00757682"/>
    <w:rsid w:val="007A2591"/>
    <w:rsid w:val="007C1734"/>
    <w:rsid w:val="007D09A8"/>
    <w:rsid w:val="007E3B9C"/>
    <w:rsid w:val="00826003"/>
    <w:rsid w:val="00835684"/>
    <w:rsid w:val="00892B12"/>
    <w:rsid w:val="00897C8F"/>
    <w:rsid w:val="008A25F9"/>
    <w:rsid w:val="008B2D5C"/>
    <w:rsid w:val="008B500E"/>
    <w:rsid w:val="008C2C71"/>
    <w:rsid w:val="008C2E90"/>
    <w:rsid w:val="008C4E64"/>
    <w:rsid w:val="008E047E"/>
    <w:rsid w:val="008F2A4D"/>
    <w:rsid w:val="008F5FD3"/>
    <w:rsid w:val="00916349"/>
    <w:rsid w:val="00936435"/>
    <w:rsid w:val="009A321D"/>
    <w:rsid w:val="009A47B8"/>
    <w:rsid w:val="009B0362"/>
    <w:rsid w:val="009E791F"/>
    <w:rsid w:val="00A150CB"/>
    <w:rsid w:val="00A412F2"/>
    <w:rsid w:val="00A64DDB"/>
    <w:rsid w:val="00A74192"/>
    <w:rsid w:val="00A86B11"/>
    <w:rsid w:val="00AA3C89"/>
    <w:rsid w:val="00AB3845"/>
    <w:rsid w:val="00AC115B"/>
    <w:rsid w:val="00AC7F05"/>
    <w:rsid w:val="00B15353"/>
    <w:rsid w:val="00B166E7"/>
    <w:rsid w:val="00B615F6"/>
    <w:rsid w:val="00B64F29"/>
    <w:rsid w:val="00B84188"/>
    <w:rsid w:val="00BA4F76"/>
    <w:rsid w:val="00BE5958"/>
    <w:rsid w:val="00C13C67"/>
    <w:rsid w:val="00C56360"/>
    <w:rsid w:val="00C700AD"/>
    <w:rsid w:val="00CB4D8C"/>
    <w:rsid w:val="00CB72E4"/>
    <w:rsid w:val="00D42896"/>
    <w:rsid w:val="00D662E4"/>
    <w:rsid w:val="00D66329"/>
    <w:rsid w:val="00D8203A"/>
    <w:rsid w:val="00D9394B"/>
    <w:rsid w:val="00DB7836"/>
    <w:rsid w:val="00DC0BCF"/>
    <w:rsid w:val="00DE3CC4"/>
    <w:rsid w:val="00DF5FEB"/>
    <w:rsid w:val="00E83B6E"/>
    <w:rsid w:val="00EA6DE6"/>
    <w:rsid w:val="00F32319"/>
    <w:rsid w:val="00F902C6"/>
    <w:rsid w:val="00F94C87"/>
    <w:rsid w:val="00FA437A"/>
    <w:rsid w:val="00FB0004"/>
    <w:rsid w:val="00FC207C"/>
    <w:rsid w:val="00FE2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2B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2620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7262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555</TotalTime>
  <Pages>1</Pages>
  <Words>285</Words>
  <Characters>1625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78</cp:revision>
  <cp:lastPrinted>2014-12-20T12:58:00Z</cp:lastPrinted>
  <dcterms:created xsi:type="dcterms:W3CDTF">2014-07-02T13:48:00Z</dcterms:created>
  <dcterms:modified xsi:type="dcterms:W3CDTF">2015-03-10T08:11:00Z</dcterms:modified>
</cp:coreProperties>
</file>