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570" w:rsidRDefault="00386570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Российская Федерация</w:t>
      </w:r>
    </w:p>
    <w:p w:rsidR="00386570" w:rsidRDefault="00386570" w:rsidP="00652C0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АДМИНИСТРАЦИЯ ПОЧЕПСКОГО РАЙОНА</w:t>
      </w:r>
    </w:p>
    <w:p w:rsidR="00386570" w:rsidRDefault="00386570" w:rsidP="00652C0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БРЯНСКОЙ ОБЛАСТИ</w:t>
      </w:r>
    </w:p>
    <w:p w:rsidR="00386570" w:rsidRDefault="00386570" w:rsidP="00652C0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386570" w:rsidRDefault="00386570" w:rsidP="00652C0F">
      <w:pPr>
        <w:pStyle w:val="ConsPlusTitle"/>
        <w:widowControl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 О СТ А Н О В Л Е Н И Е</w:t>
      </w:r>
    </w:p>
    <w:p w:rsidR="00386570" w:rsidRDefault="00386570" w:rsidP="00652C0F">
      <w:pPr>
        <w:pStyle w:val="ConsPlusTitle"/>
        <w:widowControl/>
        <w:rPr>
          <w:b w:val="0"/>
          <w:sz w:val="28"/>
          <w:szCs w:val="28"/>
        </w:rPr>
      </w:pPr>
    </w:p>
    <w:p w:rsidR="00386570" w:rsidRDefault="00386570" w:rsidP="00652C0F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 08.09.2015г. N766</w:t>
      </w:r>
    </w:p>
    <w:p w:rsidR="00386570" w:rsidRDefault="00386570" w:rsidP="00652C0F">
      <w:pPr>
        <w:pStyle w:val="ConsPlusTitle"/>
        <w:widowControl/>
        <w:ind w:firstLine="708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г. Почеп</w:t>
      </w:r>
    </w:p>
    <w:p w:rsidR="00386570" w:rsidRDefault="00386570" w:rsidP="00652C0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</w:rPr>
      </w:pPr>
    </w:p>
    <w:p w:rsidR="00386570" w:rsidRDefault="00386570" w:rsidP="003F2F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программу </w:t>
      </w:r>
      <w:r w:rsidRPr="0089688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Устойчивое </w:t>
      </w:r>
    </w:p>
    <w:p w:rsidR="00386570" w:rsidRDefault="00386570" w:rsidP="003F2F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сельских территорий Почепского </w:t>
      </w:r>
    </w:p>
    <w:p w:rsidR="00386570" w:rsidRPr="0089688D" w:rsidRDefault="00386570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 </w:t>
      </w:r>
      <w:r w:rsidRPr="008968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</w:t>
      </w:r>
      <w:r w:rsidRPr="0089688D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5</w:t>
      </w:r>
      <w:r w:rsidRPr="0089688D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7</w:t>
      </w:r>
      <w:r w:rsidRPr="0089688D">
        <w:rPr>
          <w:rFonts w:ascii="Times New Roman" w:hAnsi="Times New Roman"/>
          <w:sz w:val="28"/>
          <w:szCs w:val="28"/>
        </w:rPr>
        <w:t xml:space="preserve"> годы</w:t>
      </w:r>
      <w:r>
        <w:rPr>
          <w:rFonts w:ascii="Times New Roman" w:hAnsi="Times New Roman"/>
          <w:sz w:val="28"/>
          <w:szCs w:val="28"/>
        </w:rPr>
        <w:t>»</w:t>
      </w:r>
      <w:r w:rsidRPr="0089688D">
        <w:rPr>
          <w:rFonts w:ascii="Times New Roman" w:hAnsi="Times New Roman"/>
          <w:sz w:val="28"/>
          <w:szCs w:val="28"/>
        </w:rPr>
        <w:t>.</w:t>
      </w:r>
    </w:p>
    <w:p w:rsidR="00386570" w:rsidRDefault="00386570" w:rsidP="005A3C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386570" w:rsidRPr="00CC0FCA" w:rsidRDefault="00386570" w:rsidP="005A3CD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89688D"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 xml:space="preserve"> связи с уточнением объектов финансирования по программе,</w:t>
      </w:r>
    </w:p>
    <w:p w:rsidR="00386570" w:rsidRDefault="00386570" w:rsidP="00652C0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386570" w:rsidRDefault="00386570" w:rsidP="00FC59C4">
      <w:pPr>
        <w:pStyle w:val="ListParagraph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bookmarkStart w:id="0" w:name="Par1"/>
      <w:bookmarkEnd w:id="0"/>
      <w:r>
        <w:rPr>
          <w:rFonts w:ascii="Times New Roman" w:hAnsi="Times New Roman"/>
          <w:sz w:val="28"/>
          <w:szCs w:val="28"/>
        </w:rPr>
        <w:t xml:space="preserve">Внести изменения в </w:t>
      </w:r>
      <w:hyperlink r:id="rId5" w:anchor="Par33" w:history="1">
        <w:r w:rsidRPr="00FC59C4">
          <w:rPr>
            <w:rStyle w:val="Hyperlink"/>
            <w:rFonts w:ascii="Times New Roman" w:hAnsi="Times New Roman"/>
            <w:color w:val="auto"/>
            <w:sz w:val="28"/>
            <w:szCs w:val="28"/>
            <w:u w:val="none"/>
          </w:rPr>
          <w:t>программу</w:t>
        </w:r>
      </w:hyperlink>
      <w:r w:rsidRPr="00FC59C4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Устойчивое развитие сельских территорий Почепского района на 2015-2017 годы» утвержденную постановлением администрации Почепского района от 28.01.2015 года №69</w:t>
      </w:r>
      <w:r w:rsidRPr="00FC59C4">
        <w:rPr>
          <w:rFonts w:ascii="Times New Roman" w:hAnsi="Times New Roman"/>
          <w:sz w:val="28"/>
          <w:szCs w:val="28"/>
        </w:rPr>
        <w:t>.</w:t>
      </w:r>
    </w:p>
    <w:p w:rsidR="00386570" w:rsidRDefault="00386570" w:rsidP="005831EB">
      <w:pPr>
        <w:pStyle w:val="ListParagraph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1.1. Паспорт программы изложить в новой редакции (прилагается).</w:t>
      </w:r>
    </w:p>
    <w:p w:rsidR="00386570" w:rsidRPr="00FC59C4" w:rsidRDefault="00386570" w:rsidP="004C2260">
      <w:pPr>
        <w:pStyle w:val="ListParagraph"/>
        <w:widowControl w:val="0"/>
        <w:numPr>
          <w:ilvl w:val="1"/>
          <w:numId w:val="1"/>
        </w:numPr>
        <w:tabs>
          <w:tab w:val="left" w:pos="0"/>
          <w:tab w:val="num" w:pos="54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1.2.План реализации  программы изложить в новой редакции (прилагается)</w:t>
      </w:r>
    </w:p>
    <w:p w:rsidR="00386570" w:rsidRPr="00FC59C4" w:rsidRDefault="00386570" w:rsidP="00FC59C4">
      <w:pPr>
        <w:pStyle w:val="ListParagraph"/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на официальном сайте администрации Почепского района в сети Интернет.</w:t>
      </w:r>
    </w:p>
    <w:p w:rsidR="00386570" w:rsidRPr="00652C0F" w:rsidRDefault="00386570" w:rsidP="00FC59C4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652C0F">
        <w:rPr>
          <w:rFonts w:ascii="Times New Roman" w:hAnsi="Times New Roman"/>
          <w:sz w:val="28"/>
          <w:szCs w:val="28"/>
        </w:rPr>
        <w:t>. Контроль за исполнением постановления возложить на заместителя главы администрации района</w:t>
      </w:r>
      <w:r>
        <w:rPr>
          <w:rFonts w:ascii="Times New Roman" w:hAnsi="Times New Roman"/>
          <w:sz w:val="28"/>
          <w:szCs w:val="28"/>
        </w:rPr>
        <w:t xml:space="preserve"> Е.Д.</w:t>
      </w:r>
      <w:r w:rsidRPr="00652C0F">
        <w:rPr>
          <w:rFonts w:ascii="Times New Roman" w:hAnsi="Times New Roman"/>
          <w:sz w:val="28"/>
          <w:szCs w:val="28"/>
        </w:rPr>
        <w:t xml:space="preserve"> Шаболдину</w:t>
      </w:r>
      <w:r>
        <w:rPr>
          <w:rFonts w:ascii="Times New Roman" w:hAnsi="Times New Roman"/>
          <w:sz w:val="28"/>
          <w:szCs w:val="28"/>
        </w:rPr>
        <w:t>.</w:t>
      </w:r>
      <w:r w:rsidRPr="00652C0F">
        <w:rPr>
          <w:rFonts w:ascii="Times New Roman" w:hAnsi="Times New Roman"/>
          <w:sz w:val="28"/>
          <w:szCs w:val="28"/>
        </w:rPr>
        <w:t xml:space="preserve"> </w:t>
      </w:r>
    </w:p>
    <w:p w:rsidR="00386570" w:rsidRPr="00652C0F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652C0F">
        <w:rPr>
          <w:rFonts w:ascii="Times New Roman" w:hAnsi="Times New Roman"/>
          <w:sz w:val="28"/>
          <w:szCs w:val="28"/>
        </w:rPr>
        <w:t xml:space="preserve"> </w:t>
      </w: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 района                                           А.Д. Малашенко</w:t>
      </w: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p w:rsidR="00386570" w:rsidRDefault="00386570" w:rsidP="00652C0F">
      <w:pPr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</w:p>
    <w:sectPr w:rsidR="00386570" w:rsidSect="00E14F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04260"/>
    <w:multiLevelType w:val="hybridMultilevel"/>
    <w:tmpl w:val="6908D04C"/>
    <w:lvl w:ilvl="0" w:tplc="A7D072C2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 w:tplc="EE165F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AFEA1B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8422E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8B408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F8F8F5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D9247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56AF6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DAE12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2C0F"/>
    <w:rsid w:val="0005723A"/>
    <w:rsid w:val="00080755"/>
    <w:rsid w:val="00082334"/>
    <w:rsid w:val="00123179"/>
    <w:rsid w:val="00181379"/>
    <w:rsid w:val="00233015"/>
    <w:rsid w:val="002454BA"/>
    <w:rsid w:val="002F5664"/>
    <w:rsid w:val="00304040"/>
    <w:rsid w:val="00307703"/>
    <w:rsid w:val="00320619"/>
    <w:rsid w:val="00353311"/>
    <w:rsid w:val="00382099"/>
    <w:rsid w:val="00386570"/>
    <w:rsid w:val="003F2F8A"/>
    <w:rsid w:val="00404FD6"/>
    <w:rsid w:val="004C2260"/>
    <w:rsid w:val="005831EB"/>
    <w:rsid w:val="005A3CDE"/>
    <w:rsid w:val="005E4370"/>
    <w:rsid w:val="0065145B"/>
    <w:rsid w:val="00652C0F"/>
    <w:rsid w:val="00666436"/>
    <w:rsid w:val="007053E5"/>
    <w:rsid w:val="007616C2"/>
    <w:rsid w:val="0089688D"/>
    <w:rsid w:val="00996972"/>
    <w:rsid w:val="009C1D08"/>
    <w:rsid w:val="00B917BD"/>
    <w:rsid w:val="00C33932"/>
    <w:rsid w:val="00C50B90"/>
    <w:rsid w:val="00CC0FCA"/>
    <w:rsid w:val="00CC4C1A"/>
    <w:rsid w:val="00CE62A6"/>
    <w:rsid w:val="00DD36D5"/>
    <w:rsid w:val="00E14F29"/>
    <w:rsid w:val="00EA575F"/>
    <w:rsid w:val="00F30F43"/>
    <w:rsid w:val="00F33261"/>
    <w:rsid w:val="00FC5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F2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52C0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652C0F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FC59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93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Documents%20and%20Settings\Admin\&#1056;&#1072;&#1073;&#1086;&#1095;&#1080;&#1081;%20&#1089;&#1090;&#1086;&#1083;\&#1050;&#1086;&#1087;&#1080;&#1103;%20&#1057;&#1090;&#1088;&#1072;&#1090;&#1077;&#1075;&#1080;&#1103;%20&#1085;&#1072;&#1088;&#1082;&#1086;&#1090;&#1080;&#1082;&#1080;-&#1073;&#1088;&#1103;&#1085;&#1089;&#1082;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183</TotalTime>
  <Pages>1</Pages>
  <Words>164</Words>
  <Characters>935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2015-09-08T12:26:00Z</cp:lastPrinted>
  <dcterms:created xsi:type="dcterms:W3CDTF">2014-01-26T14:08:00Z</dcterms:created>
  <dcterms:modified xsi:type="dcterms:W3CDTF">2015-10-15T09:33:00Z</dcterms:modified>
</cp:coreProperties>
</file>