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E7" w:rsidRPr="00BA0806" w:rsidRDefault="003F70E7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Российская Федерация</w:t>
      </w:r>
    </w:p>
    <w:p w:rsidR="003F70E7" w:rsidRPr="00BA0806" w:rsidRDefault="003F70E7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АДМИНИСТРАЦИЯ ПОЧЕПСКОГО РАЙОНА</w:t>
      </w:r>
    </w:p>
    <w:p w:rsidR="003F70E7" w:rsidRPr="00BA0806" w:rsidRDefault="003F70E7" w:rsidP="00470136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БРЯНСКОЙ ОБЛАСТИ</w:t>
      </w:r>
    </w:p>
    <w:p w:rsidR="003F70E7" w:rsidRPr="00BA0806" w:rsidRDefault="003F70E7" w:rsidP="0047013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F70E7" w:rsidRPr="00BA0806" w:rsidRDefault="003F70E7" w:rsidP="00470136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П О СТ А Н О В Л Е Н И Е</w:t>
      </w:r>
    </w:p>
    <w:p w:rsidR="003F70E7" w:rsidRPr="00470136" w:rsidRDefault="003F70E7" w:rsidP="00470136">
      <w:pPr>
        <w:pStyle w:val="ConsPlusTitle"/>
        <w:widowControl/>
        <w:jc w:val="center"/>
      </w:pPr>
    </w:p>
    <w:p w:rsidR="003F70E7" w:rsidRPr="00470136" w:rsidRDefault="003F70E7" w:rsidP="00470136">
      <w:pPr>
        <w:pStyle w:val="ConsPlusTitle"/>
        <w:widowControl/>
        <w:jc w:val="center"/>
      </w:pPr>
    </w:p>
    <w:p w:rsidR="003F70E7" w:rsidRPr="00470136" w:rsidRDefault="003F70E7" w:rsidP="0047013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47013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10.08.2015г.</w:t>
      </w:r>
      <w:r w:rsidRPr="00470136">
        <w:rPr>
          <w:b w:val="0"/>
          <w:sz w:val="28"/>
          <w:szCs w:val="28"/>
        </w:rPr>
        <w:t xml:space="preserve"> N</w:t>
      </w:r>
      <w:r>
        <w:rPr>
          <w:b w:val="0"/>
          <w:sz w:val="28"/>
          <w:szCs w:val="28"/>
        </w:rPr>
        <w:t>663</w:t>
      </w:r>
    </w:p>
    <w:p w:rsidR="003F70E7" w:rsidRPr="00470136" w:rsidRDefault="003F70E7" w:rsidP="00470136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3F70E7" w:rsidRPr="00470136" w:rsidRDefault="003F70E7" w:rsidP="00470136">
      <w:pPr>
        <w:pStyle w:val="ConsPlusTitle"/>
        <w:widowControl/>
      </w:pPr>
    </w:p>
    <w:p w:rsidR="003F70E7" w:rsidRDefault="003F70E7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</w:p>
    <w:p w:rsidR="003F70E7" w:rsidRDefault="003F70E7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программы  «</w:t>
      </w:r>
      <w:r>
        <w:rPr>
          <w:rFonts w:ascii="Times New Roman" w:hAnsi="Times New Roman"/>
          <w:sz w:val="28"/>
          <w:szCs w:val="28"/>
        </w:rPr>
        <w:t xml:space="preserve">Поддержка малого </w:t>
      </w:r>
    </w:p>
    <w:p w:rsidR="003F70E7" w:rsidRDefault="003F70E7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среднего предпринимательства</w:t>
      </w:r>
    </w:p>
    <w:p w:rsidR="003F70E7" w:rsidRPr="00470136" w:rsidRDefault="003F70E7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Почепском  районе»  (2016-2020гг)</w:t>
      </w:r>
    </w:p>
    <w:p w:rsidR="003F70E7" w:rsidRPr="00470136" w:rsidRDefault="003F70E7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E7" w:rsidRPr="00B46B5A" w:rsidRDefault="003F70E7" w:rsidP="0010275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6B5A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постановлением администрации Почепского района </w:t>
      </w:r>
      <w:r w:rsidRPr="00B46B5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20.12.2013 </w:t>
      </w:r>
      <w:r w:rsidRPr="00B46B5A">
        <w:rPr>
          <w:rFonts w:ascii="Times New Roman" w:hAnsi="Times New Roman"/>
          <w:sz w:val="28"/>
          <w:szCs w:val="28"/>
        </w:rPr>
        <w:t>года N</w:t>
      </w:r>
      <w:r>
        <w:rPr>
          <w:rFonts w:ascii="Times New Roman" w:hAnsi="Times New Roman"/>
          <w:sz w:val="28"/>
          <w:szCs w:val="28"/>
        </w:rPr>
        <w:t>717</w:t>
      </w:r>
      <w:r w:rsidRPr="00B46B5A">
        <w:rPr>
          <w:rFonts w:ascii="Times New Roman" w:hAnsi="Times New Roman"/>
          <w:sz w:val="28"/>
          <w:szCs w:val="28"/>
        </w:rPr>
        <w:t xml:space="preserve"> "Об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B46B5A">
        <w:rPr>
          <w:rFonts w:ascii="Times New Roman" w:hAnsi="Times New Roman"/>
          <w:sz w:val="28"/>
          <w:szCs w:val="28"/>
        </w:rPr>
        <w:t xml:space="preserve">орядка </w:t>
      </w:r>
      <w:r>
        <w:rPr>
          <w:rFonts w:ascii="Times New Roman" w:hAnsi="Times New Roman"/>
          <w:sz w:val="28"/>
          <w:szCs w:val="28"/>
        </w:rPr>
        <w:t>разработки, реализации и оценки эффективности муниципальных и ведомственных целевых программ Почепского района</w:t>
      </w:r>
      <w:r w:rsidRPr="00B46B5A">
        <w:rPr>
          <w:rFonts w:ascii="Times New Roman" w:hAnsi="Times New Roman"/>
          <w:sz w:val="28"/>
          <w:szCs w:val="28"/>
        </w:rPr>
        <w:t>", в целях создания благоприятных условий для обеспечения устойчивого развития предпринимательства в районе,</w:t>
      </w:r>
    </w:p>
    <w:p w:rsidR="003F70E7" w:rsidRPr="00470136" w:rsidRDefault="003F70E7" w:rsidP="0010275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ПОСТАНОВЛЯЮ:</w:t>
      </w:r>
    </w:p>
    <w:p w:rsidR="003F70E7" w:rsidRPr="00B46B5A" w:rsidRDefault="003F70E7" w:rsidP="001027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6B5A">
        <w:rPr>
          <w:rFonts w:ascii="Times New Roman" w:hAnsi="Times New Roman"/>
          <w:sz w:val="28"/>
          <w:szCs w:val="28"/>
        </w:rPr>
        <w:t xml:space="preserve">1. Утвердить прилагаемую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hyperlink r:id="rId4" w:history="1">
        <w:r w:rsidRPr="00B46B5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46B5A">
        <w:rPr>
          <w:rFonts w:ascii="Times New Roman" w:hAnsi="Times New Roman"/>
          <w:sz w:val="28"/>
          <w:szCs w:val="28"/>
        </w:rPr>
        <w:t xml:space="preserve"> «Поддержка малого и среднего предпринимательства в Почепском районе»  (201</w:t>
      </w:r>
      <w:r>
        <w:rPr>
          <w:rFonts w:ascii="Times New Roman" w:hAnsi="Times New Roman"/>
          <w:sz w:val="28"/>
          <w:szCs w:val="28"/>
        </w:rPr>
        <w:t>6</w:t>
      </w:r>
      <w:r w:rsidRPr="00B46B5A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B46B5A">
        <w:rPr>
          <w:rFonts w:ascii="Times New Roman" w:hAnsi="Times New Roman"/>
          <w:sz w:val="28"/>
          <w:szCs w:val="28"/>
        </w:rPr>
        <w:t>гг).</w:t>
      </w:r>
    </w:p>
    <w:p w:rsidR="003F70E7" w:rsidRPr="00B46B5A" w:rsidRDefault="003F70E7" w:rsidP="001027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6B5A">
        <w:rPr>
          <w:rFonts w:ascii="Times New Roman" w:hAnsi="Times New Roman"/>
          <w:sz w:val="28"/>
          <w:szCs w:val="28"/>
        </w:rPr>
        <w:t>2. Настоящее постановление опубликовать на официальном сайте администрации Почепского района в сети «Интернет».</w:t>
      </w:r>
    </w:p>
    <w:p w:rsidR="003F70E7" w:rsidRPr="00470136" w:rsidRDefault="003F70E7" w:rsidP="0010275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70136">
        <w:rPr>
          <w:rFonts w:ascii="Times New Roman" w:hAnsi="Times New Roman"/>
          <w:sz w:val="28"/>
          <w:szCs w:val="28"/>
        </w:rPr>
        <w:t>. Контроль за исполнением постановления возложить на заместителя главы администрации  района</w:t>
      </w:r>
      <w:r>
        <w:rPr>
          <w:rFonts w:ascii="Times New Roman" w:hAnsi="Times New Roman"/>
          <w:sz w:val="28"/>
          <w:szCs w:val="28"/>
        </w:rPr>
        <w:t xml:space="preserve">  Е.Д.Шаболдину.</w:t>
      </w:r>
    </w:p>
    <w:p w:rsidR="003F70E7" w:rsidRPr="00470136" w:rsidRDefault="003F70E7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70E7" w:rsidRPr="00470136" w:rsidRDefault="003F70E7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70E7" w:rsidRPr="00470136" w:rsidRDefault="003F70E7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Глава администрации района</w:t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</w:r>
      <w:r w:rsidRPr="00470136">
        <w:rPr>
          <w:rFonts w:ascii="Times New Roman" w:hAnsi="Times New Roman"/>
          <w:sz w:val="28"/>
          <w:szCs w:val="28"/>
        </w:rPr>
        <w:tab/>
        <w:t>А.</w:t>
      </w:r>
      <w:r>
        <w:rPr>
          <w:rFonts w:ascii="Times New Roman" w:hAnsi="Times New Roman"/>
          <w:sz w:val="28"/>
          <w:szCs w:val="28"/>
        </w:rPr>
        <w:t>Д. Малашенко</w:t>
      </w:r>
    </w:p>
    <w:p w:rsidR="003F70E7" w:rsidRDefault="003F70E7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70E7" w:rsidRDefault="003F70E7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3F70E7" w:rsidSect="003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136"/>
    <w:rsid w:val="0001016E"/>
    <w:rsid w:val="00097B40"/>
    <w:rsid w:val="000A07B5"/>
    <w:rsid w:val="0010275D"/>
    <w:rsid w:val="002617A5"/>
    <w:rsid w:val="002E5125"/>
    <w:rsid w:val="003349D1"/>
    <w:rsid w:val="00344470"/>
    <w:rsid w:val="0035022F"/>
    <w:rsid w:val="003F70E7"/>
    <w:rsid w:val="00470136"/>
    <w:rsid w:val="005421A0"/>
    <w:rsid w:val="005B7790"/>
    <w:rsid w:val="005E2ACF"/>
    <w:rsid w:val="00602FB6"/>
    <w:rsid w:val="00686D2C"/>
    <w:rsid w:val="007C54F1"/>
    <w:rsid w:val="00845B49"/>
    <w:rsid w:val="00854B0E"/>
    <w:rsid w:val="008F226E"/>
    <w:rsid w:val="00B46B5A"/>
    <w:rsid w:val="00B500A8"/>
    <w:rsid w:val="00B53143"/>
    <w:rsid w:val="00B701B0"/>
    <w:rsid w:val="00BA0806"/>
    <w:rsid w:val="00BD3CCD"/>
    <w:rsid w:val="00BE6DED"/>
    <w:rsid w:val="00C8607D"/>
    <w:rsid w:val="00DA5DEB"/>
    <w:rsid w:val="00DE0720"/>
    <w:rsid w:val="00F75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4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7013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701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1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966D75B3EAE1CDA841DD662C56C125633C377F38403EF6DA593F1FF6295240CA27C2BCCF517C5C2B04180H1b6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1</Pages>
  <Words>171</Words>
  <Characters>975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2015-08-06T12:15:00Z</cp:lastPrinted>
  <dcterms:created xsi:type="dcterms:W3CDTF">2013-04-01T19:59:00Z</dcterms:created>
  <dcterms:modified xsi:type="dcterms:W3CDTF">2015-08-11T05:55:00Z</dcterms:modified>
</cp:coreProperties>
</file>