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BF" w:rsidRPr="00211669" w:rsidRDefault="007509BF" w:rsidP="00211669">
      <w:pPr>
        <w:spacing w:after="0"/>
        <w:rPr>
          <w:rFonts w:ascii="Times New Roman" w:hAns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11669">
        <w:rPr>
          <w:rFonts w:ascii="Times New Roman" w:hAnsi="Times New Roman"/>
          <w:sz w:val="24"/>
          <w:szCs w:val="24"/>
        </w:rPr>
        <w:t>Утверждено</w:t>
      </w:r>
    </w:p>
    <w:p w:rsidR="007509BF" w:rsidRPr="00211669" w:rsidRDefault="007509BF" w:rsidP="00211669">
      <w:pPr>
        <w:spacing w:after="0"/>
        <w:ind w:left="991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11669">
        <w:rPr>
          <w:rFonts w:ascii="Times New Roman" w:hAnsi="Times New Roman"/>
          <w:sz w:val="24"/>
          <w:szCs w:val="24"/>
        </w:rPr>
        <w:t>остановлением администрации</w:t>
      </w:r>
    </w:p>
    <w:p w:rsidR="007509BF" w:rsidRDefault="007509BF" w:rsidP="00211669">
      <w:pPr>
        <w:spacing w:after="0"/>
        <w:ind w:left="10620"/>
        <w:rPr>
          <w:rFonts w:ascii="Times New Roman" w:hAnsi="Times New Roman"/>
          <w:sz w:val="24"/>
          <w:szCs w:val="24"/>
        </w:rPr>
      </w:pPr>
      <w:r w:rsidRPr="00211669">
        <w:rPr>
          <w:rFonts w:ascii="Times New Roman" w:hAnsi="Times New Roman"/>
          <w:sz w:val="24"/>
          <w:szCs w:val="24"/>
        </w:rPr>
        <w:t xml:space="preserve">Почепского района от </w:t>
      </w:r>
      <w:r>
        <w:rPr>
          <w:rFonts w:ascii="Times New Roman" w:hAnsi="Times New Roman"/>
          <w:sz w:val="24"/>
          <w:szCs w:val="24"/>
        </w:rPr>
        <w:t>13.03.</w:t>
      </w:r>
      <w:r w:rsidRPr="0021166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 xml:space="preserve">5 </w:t>
      </w:r>
      <w:r w:rsidRPr="00211669">
        <w:rPr>
          <w:rFonts w:ascii="Times New Roman" w:hAnsi="Times New Roman"/>
          <w:sz w:val="24"/>
          <w:szCs w:val="24"/>
        </w:rPr>
        <w:t>г №</w:t>
      </w:r>
      <w:r>
        <w:rPr>
          <w:rFonts w:ascii="Times New Roman" w:hAnsi="Times New Roman"/>
          <w:sz w:val="24"/>
          <w:szCs w:val="24"/>
        </w:rPr>
        <w:t>223</w:t>
      </w:r>
    </w:p>
    <w:p w:rsidR="007509BF" w:rsidRDefault="007509BF" w:rsidP="00211669">
      <w:pPr>
        <w:spacing w:after="0"/>
        <w:ind w:left="10620"/>
        <w:rPr>
          <w:rFonts w:ascii="Times New Roman" w:hAnsi="Times New Roman"/>
          <w:sz w:val="24"/>
          <w:szCs w:val="24"/>
        </w:rPr>
      </w:pPr>
    </w:p>
    <w:tbl>
      <w:tblPr>
        <w:tblW w:w="14960" w:type="dxa"/>
        <w:tblInd w:w="93" w:type="dxa"/>
        <w:tblLook w:val="00A0"/>
      </w:tblPr>
      <w:tblGrid>
        <w:gridCol w:w="531"/>
        <w:gridCol w:w="3137"/>
        <w:gridCol w:w="602"/>
        <w:gridCol w:w="1745"/>
        <w:gridCol w:w="2217"/>
        <w:gridCol w:w="1863"/>
        <w:gridCol w:w="1126"/>
        <w:gridCol w:w="3739"/>
      </w:tblGrid>
      <w:tr w:rsidR="007509BF" w:rsidRPr="009A4C90" w:rsidTr="008476EA">
        <w:trPr>
          <w:gridBefore w:val="1"/>
          <w:wBefore w:w="531" w:type="dxa"/>
          <w:trHeight w:val="315"/>
        </w:trPr>
        <w:tc>
          <w:tcPr>
            <w:tcW w:w="106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09BF" w:rsidRPr="00DC709A" w:rsidRDefault="007509BF" w:rsidP="008049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C70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Схема размещения нестационарных торговых объектов на территории                       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города Почепа 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</w:tcPr>
          <w:p w:rsidR="007509BF" w:rsidRPr="00DC709A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509BF" w:rsidRPr="009A4C90" w:rsidTr="008476EA">
        <w:trPr>
          <w:gridBefore w:val="1"/>
          <w:gridAfter w:val="5"/>
          <w:wBefore w:w="531" w:type="dxa"/>
          <w:wAfter w:w="10690" w:type="dxa"/>
          <w:trHeight w:val="810"/>
        </w:trPr>
        <w:tc>
          <w:tcPr>
            <w:tcW w:w="37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9BF" w:rsidRPr="00C03ABB" w:rsidRDefault="007509BF" w:rsidP="00C13AA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509BF" w:rsidRPr="009A4C90" w:rsidTr="00E34895">
        <w:trPr>
          <w:trHeight w:val="1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19F">
              <w:rPr>
                <w:rFonts w:ascii="Times New Roman" w:hAnsi="Times New Roman"/>
                <w:b/>
                <w:bCs/>
                <w:color w:val="000000"/>
              </w:rPr>
              <w:t>№ п/п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Место нахождения нестационарного торгового объекта</w:t>
            </w:r>
          </w:p>
          <w:p w:rsidR="007509BF" w:rsidRPr="000A319F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 xml:space="preserve"> (адресные ориентиры)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Специализация объекта (ассортимент реализуемых товаров)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Вид торгового объекта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0A31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Период функциони</w:t>
            </w:r>
            <w:r>
              <w:rPr>
                <w:rFonts w:ascii="Times New Roman" w:hAnsi="Times New Roman"/>
                <w:b/>
                <w:color w:val="000000"/>
              </w:rPr>
              <w:t>-</w:t>
            </w:r>
            <w:r w:rsidRPr="000A319F">
              <w:rPr>
                <w:rFonts w:ascii="Times New Roman" w:hAnsi="Times New Roman"/>
                <w:b/>
                <w:color w:val="000000"/>
              </w:rPr>
              <w:t>рования торгового объекта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Кол-во объектов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Pr="000A319F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7509BF" w:rsidRPr="000A319F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Сведения об использовании нестационарного торгового объекта</w:t>
            </w:r>
          </w:p>
          <w:p w:rsidR="007509BF" w:rsidRPr="000A319F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субъектом малого или среднего предпринимательства</w:t>
            </w:r>
          </w:p>
        </w:tc>
      </w:tr>
      <w:tr w:rsidR="007509BF" w:rsidRPr="009A4C90" w:rsidTr="00207245">
        <w:trPr>
          <w:trHeight w:val="31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0A319F" w:rsidRDefault="007509BF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</w:t>
            </w:r>
          </w:p>
        </w:tc>
      </w:tr>
      <w:tr w:rsidR="007509BF" w:rsidRPr="009A4C90" w:rsidTr="005A1777">
        <w:trPr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Мглинская</w:t>
            </w:r>
          </w:p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01.01.2026г.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A319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7509BF" w:rsidRPr="009A4C90" w:rsidTr="005A1777">
        <w:trPr>
          <w:trHeight w:val="102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Пионерская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01.01.2026г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/>
        </w:tc>
      </w:tr>
      <w:tr w:rsidR="007509BF" w:rsidRPr="009A4C90" w:rsidTr="005A1777">
        <w:trPr>
          <w:trHeight w:val="1121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Пионерская севернее строения 2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лотерейные билеты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14.06.2016г.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C13AA3"/>
        </w:tc>
      </w:tr>
      <w:tr w:rsidR="007509BF" w:rsidRPr="009A4C90" w:rsidTr="005A1777">
        <w:trPr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обл., г. Почеп, 2-й Октябрьский проезд, в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rPr>
                  <w:rFonts w:ascii="Times New Roman" w:hAnsi="Times New Roman"/>
                  <w:color w:val="000000"/>
                </w:rPr>
                <w:t>15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к западу от строения 2 по улице Пионерской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предметы религиозного назначения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до 01.04.2016г.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C13AA3"/>
        </w:tc>
      </w:tr>
      <w:tr w:rsidR="007509BF" w:rsidRPr="009A4C90" w:rsidTr="005A1777">
        <w:trPr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г.Почеп, ул. Ленина,66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живые цветы, горшечные изделия, зоотовары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5 лет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C13AA3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11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обл., г. Почеп, 2-й Октябрьский проезд, в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rPr>
                  <w:rFonts w:ascii="Times New Roman" w:hAnsi="Times New Roman"/>
                  <w:color w:val="000000"/>
                </w:rPr>
                <w:t>6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к западу от строения 2 по улице Пионерской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 часов, ювелирных изделий, изготовление ключей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21555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1555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01.04.2016г.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обл., г. Почеп, 2-й Октябрьский проезд, в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rPr>
                  <w:rFonts w:ascii="Times New Roman" w:hAnsi="Times New Roman"/>
                  <w:color w:val="000000"/>
                </w:rPr>
                <w:t>15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к северо-западу от строения 1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21555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1555">
              <w:rPr>
                <w:rFonts w:ascii="Times New Roman" w:hAnsi="Times New Roman"/>
              </w:rPr>
              <w:t>ремонт телефонов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21555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21555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20.08.2017г.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D7BED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D7BED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D7BED" w:rsidRDefault="007509BF" w:rsidP="000E7356">
            <w:pPr>
              <w:spacing w:after="0" w:line="240" w:lineRule="auto"/>
              <w:rPr>
                <w:rFonts w:ascii="Times New Roman" w:hAnsi="Times New Roman"/>
              </w:rPr>
            </w:pPr>
            <w:r w:rsidRPr="00DD7BED">
              <w:rPr>
                <w:rFonts w:ascii="Times New Roman" w:hAnsi="Times New Roman"/>
              </w:rPr>
              <w:t>Брянская область, г. Почеп, ул. Пионерская, северо-западнее строения 2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D7BED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BED">
              <w:rPr>
                <w:rFonts w:ascii="Times New Roman" w:hAnsi="Times New Roman"/>
              </w:rPr>
              <w:t>ремонт обуви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D7BED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BED">
              <w:rPr>
                <w:rFonts w:ascii="Times New Roman" w:hAnsi="Times New Roman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D7BED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BED">
              <w:rPr>
                <w:rFonts w:ascii="Times New Roman" w:hAnsi="Times New Roman"/>
              </w:rPr>
              <w:t>до 15.12.2017г.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D7BED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BED">
              <w:rPr>
                <w:rFonts w:ascii="Times New Roman" w:hAnsi="Times New Roman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Pr="00DD7BED" w:rsidRDefault="007509BF" w:rsidP="000E7356">
            <w:pPr>
              <w:rPr>
                <w:rFonts w:ascii="Times New Roman" w:hAnsi="Times New Roman"/>
              </w:rPr>
            </w:pPr>
            <w:r w:rsidRPr="00DD7B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обл., г. Почеп, ул. Мглинская, в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rPr>
                  <w:rFonts w:ascii="Times New Roman" w:hAnsi="Times New Roman"/>
                  <w:color w:val="000000"/>
                </w:rPr>
                <w:t>2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к северу от киоска «Союзпечать»</w:t>
            </w:r>
          </w:p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выпечка, куры-гриль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DD7BED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D7BED">
              <w:rPr>
                <w:rFonts w:ascii="Times New Roman" w:hAnsi="Times New Roman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15.01.2016г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г.Почеп, ул.Ленина,28</w:t>
            </w:r>
          </w:p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выпечка, куры-гриль 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5 лет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Пионерская, восточнее строения 4/2</w:t>
            </w:r>
          </w:p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01.07.2017г.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обл., г. Почеп, 2-й Октябрьский проезд, в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rPr>
                  <w:rFonts w:ascii="Times New Roman" w:hAnsi="Times New Roman"/>
                  <w:color w:val="000000"/>
                </w:rPr>
                <w:t>20 м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к востоку от здания Центра детского творчества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01.04.2016г.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хлебобулочные изделия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7509BF" w:rsidRPr="009A4C90" w:rsidTr="005A1777">
        <w:trPr>
          <w:trHeight w:val="10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товары для животных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строительные материалы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семена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1C7A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1C7A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1C7A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семена, бытовая химия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1C7A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1C7A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1C7A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аудио-видео кассеты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1C7A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женская одежда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1C7A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радиотовары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1C7A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живые цветы, семена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аксессуары к телефонам, рыболовные принадлежности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C60553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2-й Октябрьский проезд (территория рынка)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мука, сахар, макаронные изделия, крупа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автомашина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 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Смоленская, 3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овощи, фрукты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31.12.2017 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Смоленская, 3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овощи, фрукты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31.12.2015 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Усиевича,78, строение 2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парикмахерские услуги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09.08.2016 г.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Усиевича,78 (территория автовокзала)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выпечка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C605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Усиевича,78 (территория автовокзала)</w:t>
            </w:r>
          </w:p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продукты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павильон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  <w:tr w:rsidR="007509BF" w:rsidRPr="009A4C90" w:rsidTr="005A1777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914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Брянская обл., г. Почеп, ул. Усиевича,78 (территория автовокзала)</w:t>
            </w:r>
          </w:p>
          <w:p w:rsidR="007509BF" w:rsidRPr="00C03ABB" w:rsidRDefault="007509BF" w:rsidP="000E735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смешанный ассортимент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год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9BF" w:rsidRPr="00C03ABB" w:rsidRDefault="007509BF" w:rsidP="000E73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9BF" w:rsidRDefault="007509BF" w:rsidP="000E7356">
            <w:r>
              <w:rPr>
                <w:rFonts w:ascii="Times New Roman" w:hAnsi="Times New Roman"/>
                <w:color w:val="000000"/>
              </w:rPr>
              <w:t>Для субъектов малого или среднего предпринимательства</w:t>
            </w:r>
          </w:p>
        </w:tc>
      </w:tr>
    </w:tbl>
    <w:p w:rsidR="007509BF" w:rsidRDefault="007509BF"/>
    <w:sectPr w:rsidR="007509BF" w:rsidSect="00222928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9BF" w:rsidRDefault="007509BF" w:rsidP="00B034F3">
      <w:pPr>
        <w:spacing w:after="0" w:line="240" w:lineRule="auto"/>
      </w:pPr>
      <w:r>
        <w:separator/>
      </w:r>
    </w:p>
  </w:endnote>
  <w:endnote w:type="continuationSeparator" w:id="1">
    <w:p w:rsidR="007509BF" w:rsidRDefault="007509BF" w:rsidP="00B0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9BF" w:rsidRDefault="007509BF" w:rsidP="00B034F3">
      <w:pPr>
        <w:spacing w:after="0" w:line="240" w:lineRule="auto"/>
      </w:pPr>
      <w:r>
        <w:separator/>
      </w:r>
    </w:p>
  </w:footnote>
  <w:footnote w:type="continuationSeparator" w:id="1">
    <w:p w:rsidR="007509BF" w:rsidRDefault="007509BF" w:rsidP="00B0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928"/>
    <w:rsid w:val="00005690"/>
    <w:rsid w:val="000153EB"/>
    <w:rsid w:val="00050CC8"/>
    <w:rsid w:val="00054E8C"/>
    <w:rsid w:val="00084E16"/>
    <w:rsid w:val="000904B6"/>
    <w:rsid w:val="00091742"/>
    <w:rsid w:val="000A319F"/>
    <w:rsid w:val="000B2EE6"/>
    <w:rsid w:val="000D2C55"/>
    <w:rsid w:val="000E7356"/>
    <w:rsid w:val="001154B5"/>
    <w:rsid w:val="00125B43"/>
    <w:rsid w:val="00131FD9"/>
    <w:rsid w:val="001360A2"/>
    <w:rsid w:val="00136295"/>
    <w:rsid w:val="001415F9"/>
    <w:rsid w:val="001631DD"/>
    <w:rsid w:val="0017520E"/>
    <w:rsid w:val="00180703"/>
    <w:rsid w:val="00194560"/>
    <w:rsid w:val="001C0ED2"/>
    <w:rsid w:val="001C5ACC"/>
    <w:rsid w:val="001C7A21"/>
    <w:rsid w:val="00200A5A"/>
    <w:rsid w:val="00207245"/>
    <w:rsid w:val="00210B71"/>
    <w:rsid w:val="00211669"/>
    <w:rsid w:val="00211754"/>
    <w:rsid w:val="00222928"/>
    <w:rsid w:val="0022494D"/>
    <w:rsid w:val="00243477"/>
    <w:rsid w:val="00252DC1"/>
    <w:rsid w:val="002644BC"/>
    <w:rsid w:val="002830DA"/>
    <w:rsid w:val="002918A4"/>
    <w:rsid w:val="002C44E2"/>
    <w:rsid w:val="002E433F"/>
    <w:rsid w:val="0031035D"/>
    <w:rsid w:val="00322575"/>
    <w:rsid w:val="00322770"/>
    <w:rsid w:val="00325C88"/>
    <w:rsid w:val="00385805"/>
    <w:rsid w:val="00390BC6"/>
    <w:rsid w:val="003941AF"/>
    <w:rsid w:val="00394AA9"/>
    <w:rsid w:val="003A1F5F"/>
    <w:rsid w:val="003D7C72"/>
    <w:rsid w:val="003E216B"/>
    <w:rsid w:val="003E2873"/>
    <w:rsid w:val="003F539A"/>
    <w:rsid w:val="003F72B6"/>
    <w:rsid w:val="004104C4"/>
    <w:rsid w:val="00410C7C"/>
    <w:rsid w:val="00415C8A"/>
    <w:rsid w:val="0043346A"/>
    <w:rsid w:val="00434973"/>
    <w:rsid w:val="0045594C"/>
    <w:rsid w:val="0045728A"/>
    <w:rsid w:val="00467B69"/>
    <w:rsid w:val="0047182E"/>
    <w:rsid w:val="004771C9"/>
    <w:rsid w:val="00485F39"/>
    <w:rsid w:val="004C4A38"/>
    <w:rsid w:val="0051313A"/>
    <w:rsid w:val="00514962"/>
    <w:rsid w:val="00515080"/>
    <w:rsid w:val="00520805"/>
    <w:rsid w:val="00532A76"/>
    <w:rsid w:val="00536C81"/>
    <w:rsid w:val="005569BB"/>
    <w:rsid w:val="005A1777"/>
    <w:rsid w:val="005A2DF8"/>
    <w:rsid w:val="005A53BD"/>
    <w:rsid w:val="005A59FA"/>
    <w:rsid w:val="005A6E88"/>
    <w:rsid w:val="005B0FE0"/>
    <w:rsid w:val="005C2040"/>
    <w:rsid w:val="005C6C64"/>
    <w:rsid w:val="005C7BC2"/>
    <w:rsid w:val="00612155"/>
    <w:rsid w:val="00640387"/>
    <w:rsid w:val="006629A5"/>
    <w:rsid w:val="006635C7"/>
    <w:rsid w:val="00673E07"/>
    <w:rsid w:val="006A5197"/>
    <w:rsid w:val="006A6B8E"/>
    <w:rsid w:val="006E55C4"/>
    <w:rsid w:val="006F1D9B"/>
    <w:rsid w:val="007056AB"/>
    <w:rsid w:val="00734BBD"/>
    <w:rsid w:val="007509BF"/>
    <w:rsid w:val="00750F34"/>
    <w:rsid w:val="00757DEE"/>
    <w:rsid w:val="0076187B"/>
    <w:rsid w:val="00774DE7"/>
    <w:rsid w:val="00781335"/>
    <w:rsid w:val="00785BC1"/>
    <w:rsid w:val="00795B02"/>
    <w:rsid w:val="007E79D2"/>
    <w:rsid w:val="00803B2F"/>
    <w:rsid w:val="00804913"/>
    <w:rsid w:val="00830D2F"/>
    <w:rsid w:val="008476EA"/>
    <w:rsid w:val="008678AD"/>
    <w:rsid w:val="00872C1A"/>
    <w:rsid w:val="00877A9D"/>
    <w:rsid w:val="00882033"/>
    <w:rsid w:val="00885D85"/>
    <w:rsid w:val="0089731B"/>
    <w:rsid w:val="008B07D2"/>
    <w:rsid w:val="008B48C7"/>
    <w:rsid w:val="008E1A40"/>
    <w:rsid w:val="00911D31"/>
    <w:rsid w:val="00912C53"/>
    <w:rsid w:val="009140CD"/>
    <w:rsid w:val="00921A36"/>
    <w:rsid w:val="00950189"/>
    <w:rsid w:val="00950B5F"/>
    <w:rsid w:val="00971902"/>
    <w:rsid w:val="00986690"/>
    <w:rsid w:val="009A3C82"/>
    <w:rsid w:val="009A4C90"/>
    <w:rsid w:val="009C1B67"/>
    <w:rsid w:val="009C4879"/>
    <w:rsid w:val="009C6359"/>
    <w:rsid w:val="00A0699B"/>
    <w:rsid w:val="00A441FF"/>
    <w:rsid w:val="00A52AD7"/>
    <w:rsid w:val="00A7384E"/>
    <w:rsid w:val="00A75156"/>
    <w:rsid w:val="00A77E8A"/>
    <w:rsid w:val="00AC47D6"/>
    <w:rsid w:val="00AC4DAE"/>
    <w:rsid w:val="00B034F3"/>
    <w:rsid w:val="00B035B5"/>
    <w:rsid w:val="00B07E32"/>
    <w:rsid w:val="00B23717"/>
    <w:rsid w:val="00B23944"/>
    <w:rsid w:val="00B32605"/>
    <w:rsid w:val="00B47167"/>
    <w:rsid w:val="00B71A02"/>
    <w:rsid w:val="00B8152E"/>
    <w:rsid w:val="00B8504F"/>
    <w:rsid w:val="00B959C3"/>
    <w:rsid w:val="00BA1309"/>
    <w:rsid w:val="00BB015E"/>
    <w:rsid w:val="00BB1FD3"/>
    <w:rsid w:val="00BF3FFE"/>
    <w:rsid w:val="00BF6A1A"/>
    <w:rsid w:val="00C03ABB"/>
    <w:rsid w:val="00C12E54"/>
    <w:rsid w:val="00C13AA3"/>
    <w:rsid w:val="00C234B9"/>
    <w:rsid w:val="00C24BCA"/>
    <w:rsid w:val="00C3731C"/>
    <w:rsid w:val="00C45A6A"/>
    <w:rsid w:val="00C4765B"/>
    <w:rsid w:val="00C53FB3"/>
    <w:rsid w:val="00C57796"/>
    <w:rsid w:val="00C60553"/>
    <w:rsid w:val="00C9073A"/>
    <w:rsid w:val="00C92F60"/>
    <w:rsid w:val="00CB40D5"/>
    <w:rsid w:val="00CD619A"/>
    <w:rsid w:val="00CF4B8F"/>
    <w:rsid w:val="00CF5CC5"/>
    <w:rsid w:val="00D14CFD"/>
    <w:rsid w:val="00D21555"/>
    <w:rsid w:val="00D55237"/>
    <w:rsid w:val="00D633FC"/>
    <w:rsid w:val="00D71A98"/>
    <w:rsid w:val="00D840AA"/>
    <w:rsid w:val="00DC709A"/>
    <w:rsid w:val="00DD001A"/>
    <w:rsid w:val="00DD36F0"/>
    <w:rsid w:val="00DD7385"/>
    <w:rsid w:val="00DD7BED"/>
    <w:rsid w:val="00DE08C8"/>
    <w:rsid w:val="00E0270A"/>
    <w:rsid w:val="00E069E3"/>
    <w:rsid w:val="00E2160E"/>
    <w:rsid w:val="00E34895"/>
    <w:rsid w:val="00E52CB3"/>
    <w:rsid w:val="00E57B59"/>
    <w:rsid w:val="00EA1DF5"/>
    <w:rsid w:val="00EC603E"/>
    <w:rsid w:val="00F22076"/>
    <w:rsid w:val="00F33168"/>
    <w:rsid w:val="00F3424C"/>
    <w:rsid w:val="00F657D5"/>
    <w:rsid w:val="00F71FD4"/>
    <w:rsid w:val="00FB263B"/>
    <w:rsid w:val="00FD5958"/>
    <w:rsid w:val="00FD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F3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034F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034F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034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034F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176</TotalTime>
  <Pages>4</Pages>
  <Words>817</Words>
  <Characters>4663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2015-04-02T11:44:00Z</cp:lastPrinted>
  <dcterms:created xsi:type="dcterms:W3CDTF">2014-08-28T13:35:00Z</dcterms:created>
  <dcterms:modified xsi:type="dcterms:W3CDTF">2015-04-07T09:03:00Z</dcterms:modified>
</cp:coreProperties>
</file>