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2C3" w:rsidRDefault="003E12C3" w:rsidP="00C07FA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3E12C3" w:rsidRDefault="003E12C3" w:rsidP="00C07FA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3E12C3" w:rsidRDefault="003E12C3" w:rsidP="00C07FA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3E12C3" w:rsidRDefault="003E12C3" w:rsidP="00C07FA6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E12C3" w:rsidRDefault="003E12C3" w:rsidP="00326BE9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 О С Т А Н О В Л Е Н И Е</w:t>
      </w:r>
    </w:p>
    <w:p w:rsidR="003E12C3" w:rsidRDefault="003E12C3" w:rsidP="00326BE9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E12C3" w:rsidRPr="00C07FA6" w:rsidRDefault="003E12C3" w:rsidP="00C07FA6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Pr="00C07FA6">
        <w:rPr>
          <w:b w:val="0"/>
          <w:sz w:val="28"/>
          <w:szCs w:val="28"/>
        </w:rPr>
        <w:t>т</w:t>
      </w:r>
      <w:r>
        <w:rPr>
          <w:b w:val="0"/>
          <w:sz w:val="28"/>
          <w:szCs w:val="28"/>
        </w:rPr>
        <w:t xml:space="preserve"> 09.03.</w:t>
      </w:r>
      <w:r w:rsidRPr="00C07FA6">
        <w:rPr>
          <w:b w:val="0"/>
          <w:sz w:val="28"/>
          <w:szCs w:val="28"/>
        </w:rPr>
        <w:t>201</w:t>
      </w:r>
      <w:r>
        <w:rPr>
          <w:b w:val="0"/>
          <w:sz w:val="28"/>
          <w:szCs w:val="28"/>
        </w:rPr>
        <w:t xml:space="preserve">6г. </w:t>
      </w:r>
      <w:r w:rsidRPr="00C07FA6">
        <w:rPr>
          <w:b w:val="0"/>
          <w:sz w:val="28"/>
          <w:szCs w:val="28"/>
        </w:rPr>
        <w:t>N</w:t>
      </w:r>
      <w:r>
        <w:rPr>
          <w:b w:val="0"/>
          <w:sz w:val="28"/>
          <w:szCs w:val="28"/>
        </w:rPr>
        <w:t>132</w:t>
      </w:r>
    </w:p>
    <w:p w:rsidR="003E12C3" w:rsidRPr="00C07FA6" w:rsidRDefault="003E12C3" w:rsidP="00C07FA6">
      <w:pPr>
        <w:pStyle w:val="ConsPlusTitle"/>
        <w:widowControl/>
        <w:rPr>
          <w:b w:val="0"/>
          <w:sz w:val="28"/>
          <w:szCs w:val="28"/>
        </w:rPr>
      </w:pPr>
      <w:r w:rsidRPr="00C07FA6"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 xml:space="preserve"> </w:t>
      </w:r>
      <w:r w:rsidRPr="00C07FA6">
        <w:rPr>
          <w:b w:val="0"/>
          <w:sz w:val="28"/>
          <w:szCs w:val="28"/>
        </w:rPr>
        <w:t xml:space="preserve">   г. Почеп</w:t>
      </w:r>
    </w:p>
    <w:p w:rsidR="003E12C3" w:rsidRDefault="003E12C3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E12C3" w:rsidRDefault="003E12C3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07FA6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в план </w:t>
      </w:r>
    </w:p>
    <w:p w:rsidR="003E12C3" w:rsidRDefault="003E12C3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первоочередных мероприятий</w:t>
      </w:r>
    </w:p>
    <w:p w:rsidR="003E12C3" w:rsidRDefault="003E12C3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обеспечению  устойчивого</w:t>
      </w:r>
    </w:p>
    <w:p w:rsidR="003E12C3" w:rsidRDefault="003E12C3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развития экономики и социальной</w:t>
      </w:r>
    </w:p>
    <w:p w:rsidR="003E12C3" w:rsidRPr="00C07FA6" w:rsidRDefault="003E12C3" w:rsidP="00C07F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стабильности в Почепском районе </w:t>
      </w:r>
    </w:p>
    <w:tbl>
      <w:tblPr>
        <w:tblW w:w="25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4678"/>
      </w:tblGrid>
      <w:tr w:rsidR="003E12C3" w:rsidRPr="00A41DFA" w:rsidTr="001A35AA">
        <w:trPr>
          <w:tblCellSpacing w:w="0" w:type="dxa"/>
        </w:trPr>
        <w:tc>
          <w:tcPr>
            <w:tcW w:w="0" w:type="auto"/>
            <w:vAlign w:val="center"/>
          </w:tcPr>
          <w:p w:rsidR="003E12C3" w:rsidRPr="00C07FA6" w:rsidRDefault="003E12C3" w:rsidP="00C07FA6">
            <w:pPr>
              <w:spacing w:after="0" w:line="240" w:lineRule="auto"/>
              <w:jc w:val="both"/>
              <w:rPr>
                <w:rFonts w:ascii="Times New Roman" w:hAnsi="Times New Roman"/>
                <w:color w:val="203463"/>
                <w:sz w:val="28"/>
                <w:szCs w:val="28"/>
              </w:rPr>
            </w:pPr>
          </w:p>
        </w:tc>
      </w:tr>
    </w:tbl>
    <w:p w:rsidR="003E12C3" w:rsidRPr="000E0517" w:rsidRDefault="003E12C3" w:rsidP="00B515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 xml:space="preserve">Во исполнение распоряжения Правительства Российской Федерации от 27 января 2015 года № 98-р, </w:t>
      </w:r>
      <w:r>
        <w:rPr>
          <w:rFonts w:ascii="Times New Roman" w:hAnsi="Times New Roman"/>
          <w:sz w:val="28"/>
          <w:szCs w:val="28"/>
        </w:rPr>
        <w:t>распоряжения Правительства Брянской области от 13 февраля 2015 года №53-рп,</w:t>
      </w:r>
      <w:r w:rsidRPr="000E0517">
        <w:rPr>
          <w:rFonts w:ascii="Times New Roman" w:hAnsi="Times New Roman"/>
          <w:sz w:val="28"/>
          <w:szCs w:val="28"/>
        </w:rPr>
        <w:t xml:space="preserve"> с целью обеспечения устойчивого социально-экономического развития Почепского района:</w:t>
      </w:r>
    </w:p>
    <w:p w:rsidR="003E12C3" w:rsidRDefault="003E12C3" w:rsidP="00B51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Внести изменения в</w:t>
      </w:r>
      <w:r w:rsidRPr="000E0517">
        <w:rPr>
          <w:rFonts w:ascii="Times New Roman" w:hAnsi="Times New Roman"/>
          <w:sz w:val="28"/>
          <w:szCs w:val="28"/>
        </w:rPr>
        <w:t xml:space="preserve"> план первоочередных мероприятий по обеспечению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>устойчивого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 xml:space="preserve"> развития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 xml:space="preserve">экономики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>и социальной стабильности</w:t>
      </w:r>
    </w:p>
    <w:p w:rsidR="003E12C3" w:rsidRDefault="003E12C3" w:rsidP="003D01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517">
        <w:rPr>
          <w:rFonts w:ascii="Times New Roman" w:hAnsi="Times New Roman"/>
          <w:sz w:val="28"/>
          <w:szCs w:val="28"/>
        </w:rPr>
        <w:t>в Почепском районе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Почепского района №172 от 26 февраля 2015 года</w:t>
      </w:r>
      <w:r w:rsidRPr="000E0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плана</w:t>
      </w:r>
      <w:r w:rsidRPr="000E0517">
        <w:rPr>
          <w:rFonts w:ascii="Times New Roman" w:hAnsi="Times New Roman"/>
          <w:sz w:val="28"/>
          <w:szCs w:val="28"/>
        </w:rPr>
        <w:t xml:space="preserve"> первоочередных мероприятий по обеспечению устойчивого развития экономики и социальной стабильности в Почепском районе в 2015 году </w:t>
      </w:r>
      <w:r>
        <w:rPr>
          <w:rFonts w:ascii="Times New Roman" w:hAnsi="Times New Roman"/>
          <w:sz w:val="28"/>
          <w:szCs w:val="28"/>
        </w:rPr>
        <w:t>и на 2016-2017 годы», изложив его в новой редакции (прилагается).</w:t>
      </w:r>
    </w:p>
    <w:p w:rsidR="003E12C3" w:rsidRDefault="003E12C3" w:rsidP="00027F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E051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E05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E051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0E0517">
        <w:rPr>
          <w:rFonts w:ascii="Times New Roman" w:hAnsi="Times New Roman"/>
          <w:sz w:val="28"/>
          <w:szCs w:val="28"/>
        </w:rPr>
        <w:t xml:space="preserve">астоящее </w:t>
      </w:r>
      <w:r>
        <w:rPr>
          <w:rFonts w:ascii="Times New Roman" w:hAnsi="Times New Roman"/>
          <w:sz w:val="28"/>
          <w:szCs w:val="28"/>
        </w:rPr>
        <w:t>постановл</w:t>
      </w:r>
      <w:r w:rsidRPr="000E0517">
        <w:rPr>
          <w:rFonts w:ascii="Times New Roman" w:hAnsi="Times New Roman"/>
          <w:sz w:val="28"/>
          <w:szCs w:val="28"/>
        </w:rPr>
        <w:t xml:space="preserve">ение </w:t>
      </w:r>
      <w:r>
        <w:rPr>
          <w:rFonts w:ascii="Times New Roman" w:hAnsi="Times New Roman"/>
          <w:sz w:val="28"/>
          <w:szCs w:val="28"/>
        </w:rPr>
        <w:t>опубликовать согласно действующему законодательству</w:t>
      </w:r>
      <w:r w:rsidRPr="000E0517">
        <w:rPr>
          <w:rFonts w:ascii="Times New Roman" w:hAnsi="Times New Roman"/>
          <w:sz w:val="28"/>
          <w:szCs w:val="28"/>
        </w:rPr>
        <w:t>. </w:t>
      </w:r>
    </w:p>
    <w:p w:rsidR="003E12C3" w:rsidRPr="000E0517" w:rsidRDefault="003E12C3" w:rsidP="00E31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0E0517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3</w:t>
      </w:r>
      <w:r w:rsidRPr="000E0517">
        <w:rPr>
          <w:rFonts w:ascii="Times New Roman" w:hAnsi="Times New Roman"/>
          <w:sz w:val="28"/>
          <w:szCs w:val="28"/>
        </w:rPr>
        <w:t xml:space="preserve">. Контроль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0517">
        <w:rPr>
          <w:rFonts w:ascii="Times New Roman" w:hAnsi="Times New Roman"/>
          <w:sz w:val="28"/>
          <w:szCs w:val="28"/>
        </w:rPr>
        <w:t>исполнением</w:t>
      </w:r>
      <w:r>
        <w:rPr>
          <w:rFonts w:ascii="Times New Roman" w:hAnsi="Times New Roman"/>
          <w:sz w:val="28"/>
          <w:szCs w:val="28"/>
        </w:rPr>
        <w:t xml:space="preserve"> постановления</w:t>
      </w:r>
      <w:r w:rsidRPr="000E0517">
        <w:rPr>
          <w:rFonts w:ascii="Times New Roman" w:hAnsi="Times New Roman"/>
          <w:sz w:val="28"/>
          <w:szCs w:val="28"/>
        </w:rPr>
        <w:t xml:space="preserve">  оставляю за собой.</w:t>
      </w:r>
    </w:p>
    <w:p w:rsidR="003E12C3" w:rsidRPr="00513E38" w:rsidRDefault="003E12C3" w:rsidP="00C07F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3E38">
        <w:rPr>
          <w:rFonts w:ascii="Arial" w:hAnsi="Arial" w:cs="Arial"/>
          <w:color w:val="203463"/>
          <w:sz w:val="28"/>
          <w:szCs w:val="28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/>
      </w:tblPr>
      <w:tblGrid>
        <w:gridCol w:w="7484"/>
        <w:gridCol w:w="1871"/>
      </w:tblGrid>
      <w:tr w:rsidR="003E12C3" w:rsidRPr="00A41DFA" w:rsidTr="001A35AA">
        <w:trPr>
          <w:tblCellSpacing w:w="0" w:type="dxa"/>
        </w:trPr>
        <w:tc>
          <w:tcPr>
            <w:tcW w:w="4000" w:type="pct"/>
            <w:vAlign w:val="center"/>
          </w:tcPr>
          <w:p w:rsidR="003E12C3" w:rsidRDefault="003E12C3" w:rsidP="001A35AA">
            <w:pPr>
              <w:spacing w:after="0" w:line="240" w:lineRule="auto"/>
              <w:jc w:val="both"/>
              <w:rPr>
                <w:rFonts w:ascii="Arial" w:hAnsi="Arial" w:cs="Arial"/>
                <w:color w:val="203463"/>
                <w:sz w:val="28"/>
                <w:szCs w:val="28"/>
              </w:rPr>
            </w:pPr>
          </w:p>
          <w:p w:rsidR="003E12C3" w:rsidRPr="00513E38" w:rsidRDefault="003E12C3" w:rsidP="001A35AA">
            <w:pPr>
              <w:spacing w:after="0" w:line="240" w:lineRule="auto"/>
              <w:jc w:val="both"/>
              <w:rPr>
                <w:rFonts w:ascii="Arial" w:hAnsi="Arial" w:cs="Arial"/>
                <w:color w:val="203463"/>
                <w:sz w:val="28"/>
                <w:szCs w:val="28"/>
              </w:rPr>
            </w:pPr>
          </w:p>
        </w:tc>
        <w:tc>
          <w:tcPr>
            <w:tcW w:w="1000" w:type="pct"/>
            <w:vAlign w:val="center"/>
          </w:tcPr>
          <w:p w:rsidR="003E12C3" w:rsidRPr="00513E38" w:rsidRDefault="003E12C3" w:rsidP="001A35AA">
            <w:pPr>
              <w:spacing w:after="0" w:line="240" w:lineRule="auto"/>
              <w:jc w:val="both"/>
              <w:rPr>
                <w:rFonts w:ascii="Arial" w:hAnsi="Arial" w:cs="Arial"/>
                <w:color w:val="203463"/>
                <w:sz w:val="28"/>
                <w:szCs w:val="28"/>
              </w:rPr>
            </w:pPr>
          </w:p>
        </w:tc>
      </w:tr>
    </w:tbl>
    <w:p w:rsidR="003E12C3" w:rsidRPr="000E0517" w:rsidRDefault="003E12C3" w:rsidP="00C07FA6">
      <w:pPr>
        <w:rPr>
          <w:rFonts w:ascii="Times New Roman" w:hAnsi="Times New Roman"/>
          <w:sz w:val="28"/>
          <w:szCs w:val="28"/>
        </w:rPr>
      </w:pPr>
      <w:r w:rsidRPr="000E0517">
        <w:rPr>
          <w:rFonts w:ascii="Times New Roman" w:hAnsi="Times New Roman"/>
          <w:sz w:val="28"/>
          <w:szCs w:val="28"/>
        </w:rPr>
        <w:t xml:space="preserve">Глава администрации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0E051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М.В. Морозов</w:t>
      </w: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027FFC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3E12C3" w:rsidRDefault="003E12C3" w:rsidP="00545484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3E12C3" w:rsidSect="00F23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FA6"/>
    <w:rsid w:val="00026C23"/>
    <w:rsid w:val="00027FFC"/>
    <w:rsid w:val="000D4B9F"/>
    <w:rsid w:val="000E0517"/>
    <w:rsid w:val="00110EE1"/>
    <w:rsid w:val="001A35AA"/>
    <w:rsid w:val="002C60F3"/>
    <w:rsid w:val="00326BE9"/>
    <w:rsid w:val="003D01D0"/>
    <w:rsid w:val="003E12C3"/>
    <w:rsid w:val="003E1FDA"/>
    <w:rsid w:val="00513E38"/>
    <w:rsid w:val="00526C1C"/>
    <w:rsid w:val="00545484"/>
    <w:rsid w:val="005F2519"/>
    <w:rsid w:val="00627FE3"/>
    <w:rsid w:val="007A35D0"/>
    <w:rsid w:val="007B3217"/>
    <w:rsid w:val="00805444"/>
    <w:rsid w:val="00821A43"/>
    <w:rsid w:val="00823516"/>
    <w:rsid w:val="00895C36"/>
    <w:rsid w:val="008968D0"/>
    <w:rsid w:val="008A0B09"/>
    <w:rsid w:val="009576FC"/>
    <w:rsid w:val="009846E8"/>
    <w:rsid w:val="009C0385"/>
    <w:rsid w:val="00A33704"/>
    <w:rsid w:val="00A41DFA"/>
    <w:rsid w:val="00B24CD9"/>
    <w:rsid w:val="00B37028"/>
    <w:rsid w:val="00B515CC"/>
    <w:rsid w:val="00C07FA6"/>
    <w:rsid w:val="00C97424"/>
    <w:rsid w:val="00CB6C7F"/>
    <w:rsid w:val="00DC5C34"/>
    <w:rsid w:val="00E31469"/>
    <w:rsid w:val="00E675BA"/>
    <w:rsid w:val="00F23760"/>
    <w:rsid w:val="00F2603A"/>
    <w:rsid w:val="00FC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76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07FA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2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93</TotalTime>
  <Pages>1</Pages>
  <Words>192</Words>
  <Characters>1101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2016-03-15T12:50:00Z</cp:lastPrinted>
  <dcterms:created xsi:type="dcterms:W3CDTF">2014-12-31T23:40:00Z</dcterms:created>
  <dcterms:modified xsi:type="dcterms:W3CDTF">2016-03-29T08:19:00Z</dcterms:modified>
</cp:coreProperties>
</file>